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02.01.2017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902820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 7 NEREDE? ’’ isimli oyun-matematik çalışmaları etkinliği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02820" w:rsidRPr="008978B2" w:rsidRDefault="0090282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02820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02820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02820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02820" w:rsidRPr="008978B2" w:rsidRDefault="0090282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02820" w:rsidRDefault="0090282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02820" w:rsidRDefault="0090282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02820" w:rsidRPr="009322A4" w:rsidRDefault="00902820" w:rsidP="009322A4"/>
    <w:p w:rsidR="00902820" w:rsidRPr="00436F22" w:rsidRDefault="00902820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902820" w:rsidRPr="00436F22" w:rsidRDefault="00902820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7 NEREDE ?</w:t>
      </w:r>
    </w:p>
    <w:p w:rsidR="00902820" w:rsidRPr="00A1794A" w:rsidRDefault="00902820" w:rsidP="0062313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Ekinlik  türü      : </w:t>
      </w:r>
      <w:r>
        <w:rPr>
          <w:rFonts w:ascii="Comic Sans MS" w:hAnsi="Comic Sans MS"/>
          <w:sz w:val="20"/>
          <w:szCs w:val="20"/>
        </w:rPr>
        <w:t>oyun-matematik  (</w:t>
      </w:r>
      <w:r w:rsidRPr="00A1794A">
        <w:rPr>
          <w:rFonts w:ascii="Comic Sans MS" w:hAnsi="Comic Sans MS"/>
          <w:sz w:val="20"/>
          <w:szCs w:val="20"/>
        </w:rPr>
        <w:t>bireysel etkinlik)</w:t>
      </w:r>
    </w:p>
    <w:p w:rsidR="00902820" w:rsidRDefault="00902820" w:rsidP="0062313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Yaş grubu (ay)   : </w:t>
      </w:r>
      <w:r>
        <w:rPr>
          <w:rFonts w:ascii="Comic Sans MS" w:hAnsi="Comic Sans MS"/>
          <w:sz w:val="20"/>
          <w:szCs w:val="20"/>
        </w:rPr>
        <w:t>48-60</w:t>
      </w:r>
    </w:p>
    <w:p w:rsidR="00902820" w:rsidRDefault="00902820" w:rsidP="00623130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KAZANIM VE GÖSTERGELER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2.  Nesne/durum/olayla ilgili tahminde bulunur.  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>Göstergeleri: Tahmini ile ilgili ipuçlarını açıklar. Nesne/durum/olayla ilgili tahminini söyler.</w:t>
      </w:r>
      <w:r>
        <w:rPr>
          <w:rFonts w:ascii="Comic Sans MS" w:hAnsi="Comic Sans MS"/>
          <w:sz w:val="20"/>
          <w:szCs w:val="20"/>
        </w:rPr>
        <w:t xml:space="preserve"> Gerçek durumu inceler. </w:t>
      </w:r>
      <w:r w:rsidRPr="00623130">
        <w:rPr>
          <w:rFonts w:ascii="Comic Sans MS" w:hAnsi="Comic Sans MS"/>
          <w:sz w:val="20"/>
          <w:szCs w:val="20"/>
        </w:rPr>
        <w:t xml:space="preserve">Tahmini ile gerçek durumu karşılaştırır.  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3.  Algıladıklarını hatırlar. 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Nesne/durum/olayı bir süre sonra yeniden söyler.  Hatırladıklarını yeni durumlarda kullanır. 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DİL GELİŞİMI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5.  Dili iletişim amacıyla kullanır.  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Konuşma sırasında göz teması kurar. Konuşmayı başlatır.  Konuşmayı sürdürür. Konuşmayı sonlandırır.  Sohbete katılır.     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ÖZBAKIM BECERİLERİ</w:t>
      </w:r>
    </w:p>
    <w:p w:rsidR="00902820" w:rsidRPr="0062313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4.  Yeterli ve dengeli beslenir.  </w:t>
      </w:r>
    </w:p>
    <w:p w:rsidR="00902820" w:rsidRDefault="00902820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Yiyecekleri yerken sağlık ve görgü kurallarına özen gösterir.  </w:t>
      </w:r>
    </w:p>
    <w:p w:rsidR="00902820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902820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4B3B61">
        <w:rPr>
          <w:rFonts w:ascii="Comic Sans MS" w:hAnsi="Comic Sans MS"/>
          <w:b/>
          <w:sz w:val="20"/>
          <w:szCs w:val="20"/>
        </w:rPr>
        <w:t>ÖĞRENİM   SÜRECİ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7 NEREYE SAKLANDI</w:t>
      </w:r>
    </w:p>
    <w:p w:rsidR="00902820" w:rsidRDefault="00902820" w:rsidP="00C774C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Kartondan hazırlan 7 (yedi) rakamlarının</w:t>
      </w:r>
      <w:r w:rsidRPr="004B3B61">
        <w:rPr>
          <w:rFonts w:ascii="Comic Sans MS" w:hAnsi="Comic Sans MS"/>
          <w:sz w:val="20"/>
          <w:szCs w:val="20"/>
        </w:rPr>
        <w:t xml:space="preserve"> uçlarına </w:t>
      </w:r>
      <w:r>
        <w:rPr>
          <w:rFonts w:ascii="Comic Sans MS" w:hAnsi="Comic Sans MS"/>
          <w:sz w:val="20"/>
          <w:szCs w:val="20"/>
        </w:rPr>
        <w:t xml:space="preserve"> bir iki </w:t>
      </w:r>
      <w:r w:rsidRPr="004B3B61">
        <w:rPr>
          <w:rFonts w:ascii="Comic Sans MS" w:hAnsi="Comic Sans MS"/>
          <w:sz w:val="20"/>
          <w:szCs w:val="20"/>
        </w:rPr>
        <w:t xml:space="preserve"> karış uzunluğunda rafyalar takılır. Bu rakamlar sınıfın değişik yerlerine rafyalar dışarıda kalacak şekilde saklanır (kukla köş. evcilik, kitapların arasına,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oyuncakların arasına,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panoya…….vs) Çocukların ilgisi rafyalara çekilir.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"Çocuklar bakın sınıfımızın değişik yerlerinde bu rafyalardan  var. Acaba  rafyaların ucunda ne gizlenmiş olabilir? " der. Beyin fırtınası yapılarak ne olabileceği hakkında düşünceleri alınır. Sonunda rakamların saklandığı söylenir.</w:t>
      </w:r>
      <w:r>
        <w:rPr>
          <w:rFonts w:ascii="Comic Sans MS" w:hAnsi="Comic Sans MS"/>
          <w:sz w:val="20"/>
          <w:szCs w:val="20"/>
        </w:rPr>
        <w:t xml:space="preserve"> Başla komutu  ile her çocuk bir</w:t>
      </w:r>
      <w:r w:rsidRPr="004B3B61">
        <w:rPr>
          <w:rFonts w:ascii="Comic Sans MS" w:hAnsi="Comic Sans MS"/>
          <w:sz w:val="20"/>
          <w:szCs w:val="20"/>
        </w:rPr>
        <w:t xml:space="preserve"> tane </w:t>
      </w:r>
      <w:r>
        <w:rPr>
          <w:rFonts w:ascii="Comic Sans MS" w:hAnsi="Comic Sans MS"/>
          <w:sz w:val="20"/>
          <w:szCs w:val="20"/>
        </w:rPr>
        <w:t xml:space="preserve">7 </w:t>
      </w:r>
      <w:r w:rsidRPr="004B3B61">
        <w:rPr>
          <w:rFonts w:ascii="Comic Sans MS" w:hAnsi="Comic Sans MS"/>
          <w:sz w:val="20"/>
          <w:szCs w:val="20"/>
        </w:rPr>
        <w:t>rakamı</w:t>
      </w:r>
      <w:r>
        <w:rPr>
          <w:rFonts w:ascii="Comic Sans MS" w:hAnsi="Comic Sans MS"/>
          <w:sz w:val="20"/>
          <w:szCs w:val="20"/>
        </w:rPr>
        <w:t>nı</w:t>
      </w:r>
      <w:r w:rsidRPr="004B3B61">
        <w:rPr>
          <w:rFonts w:ascii="Comic Sans MS" w:hAnsi="Comic Sans MS"/>
          <w:sz w:val="20"/>
          <w:szCs w:val="20"/>
        </w:rPr>
        <w:t xml:space="preserve"> saklandığı yerden alır ve minderlere otururlar. Sırayla hepsi</w:t>
      </w:r>
      <w:r>
        <w:rPr>
          <w:rFonts w:ascii="Comic Sans MS" w:hAnsi="Comic Sans MS"/>
          <w:sz w:val="20"/>
          <w:szCs w:val="20"/>
        </w:rPr>
        <w:t xml:space="preserve"> elindeki rakamın kaç olduğunu </w:t>
      </w:r>
      <w:r w:rsidRPr="004B3B61">
        <w:rPr>
          <w:rFonts w:ascii="Comic Sans MS" w:hAnsi="Comic Sans MS"/>
          <w:sz w:val="20"/>
          <w:szCs w:val="20"/>
        </w:rPr>
        <w:t>söyler.</w:t>
      </w:r>
    </w:p>
    <w:p w:rsidR="00902820" w:rsidRDefault="00902820" w:rsidP="00C774C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Halının üzerine oyuncaklar dökülür, sınıf üç gruba ayrılır. Müzik açılır ve şarkı bitene kadar oyuncaklar 7’şerli gruplanarak ayrılır. Gruplamayı doğru yapanlar alkışlanır. Eksik yapanlara rehberlik edilir.</w:t>
      </w:r>
    </w:p>
    <w:p w:rsidR="00902820" w:rsidRDefault="00902820" w:rsidP="00C774C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Tahtaya büyükçe </w:t>
      </w:r>
      <w:r w:rsidRPr="004B3B61">
        <w:rPr>
          <w:rFonts w:ascii="Comic Sans MS" w:hAnsi="Comic Sans MS"/>
          <w:b/>
          <w:sz w:val="20"/>
          <w:szCs w:val="20"/>
        </w:rPr>
        <w:t>7</w:t>
      </w:r>
      <w:r w:rsidRPr="004B3B61">
        <w:rPr>
          <w:rFonts w:ascii="Comic Sans MS" w:hAnsi="Comic Sans MS"/>
          <w:sz w:val="20"/>
          <w:szCs w:val="20"/>
        </w:rPr>
        <w:t xml:space="preserve"> rakamı yazılır (rakamın yazılış yönüne dikkat edilir) yeni rakam tanıtılır. Çalışma sayfaları dağıtılır, yönergeye uygun öğretmen rehberliğinde yapılır</w:t>
      </w:r>
      <w:r>
        <w:rPr>
          <w:rFonts w:ascii="Comic Sans MS" w:hAnsi="Comic Sans MS"/>
          <w:sz w:val="20"/>
          <w:szCs w:val="20"/>
        </w:rPr>
        <w:t>.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4B3B61">
        <w:rPr>
          <w:rFonts w:ascii="Comic Sans MS" w:hAnsi="Comic Sans MS"/>
          <w:sz w:val="20"/>
          <w:szCs w:val="20"/>
        </w:rPr>
        <w:tab/>
        <w:t>‘’BEŞ KÜÇÜK KIZ’’ parmak oyunu oynanır.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uyandı……………………(sağ elin parmakları avuç içinde)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1. kız yataktan atladı……………(başparmak gösterilir)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2. kız pencereden baktı…………..(işaret parmağı gösterilir)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3. kız yüzünü yıkadı………………(orta parmak gösterilir)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4. kız elbiselerini giydi…………….(yüzük parmak gösterilir)</w:t>
      </w:r>
    </w:p>
    <w:p w:rsidR="00902820" w:rsidRPr="004B3B61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5. kız çantasını aldı………………..(serçe parmak gösterilir)</w:t>
      </w:r>
    </w:p>
    <w:p w:rsidR="00902820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okula koştular………………(parmakların hepsi açılır)</w:t>
      </w:r>
    </w:p>
    <w:p w:rsidR="00902820" w:rsidRDefault="00902820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02820" w:rsidRDefault="00902820" w:rsidP="00253A6E">
      <w:pPr>
        <w:pStyle w:val="NoSpacing"/>
        <w:rPr>
          <w:rFonts w:ascii="Comic Sans MS" w:hAnsi="Comic Sans MS"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 xml:space="preserve">                 </w:t>
      </w:r>
    </w:p>
    <w:p w:rsidR="00902820" w:rsidRDefault="00902820" w:rsidP="00253A6E">
      <w:pPr>
        <w:pStyle w:val="NoSpacing"/>
        <w:rPr>
          <w:rFonts w:ascii="Comic Sans MS" w:hAnsi="Comic Sans MS"/>
          <w:sz w:val="20"/>
          <w:szCs w:val="20"/>
        </w:rPr>
      </w:pPr>
    </w:p>
    <w:p w:rsidR="00902820" w:rsidRDefault="00902820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53A6E"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b/>
          <w:sz w:val="20"/>
          <w:szCs w:val="20"/>
        </w:rPr>
        <w:t>MATERYALLER</w:t>
      </w:r>
    </w:p>
    <w:p w:rsidR="00902820" w:rsidRPr="00253A6E" w:rsidRDefault="00902820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Kartondan rakamlar,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sz w:val="20"/>
          <w:szCs w:val="20"/>
        </w:rPr>
        <w:t>rafya</w:t>
      </w:r>
    </w:p>
    <w:p w:rsidR="00902820" w:rsidRDefault="00902820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253A6E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902820" w:rsidRPr="00253A6E" w:rsidRDefault="00902820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Saklanmak (gizlenmek),bulmak</w:t>
      </w:r>
    </w:p>
    <w:p w:rsidR="00902820" w:rsidRPr="00253A6E" w:rsidRDefault="00902820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253A6E">
        <w:rPr>
          <w:rFonts w:ascii="Comic Sans MS" w:hAnsi="Comic Sans MS"/>
          <w:b/>
          <w:sz w:val="20"/>
          <w:szCs w:val="20"/>
        </w:rPr>
        <w:t>KAVRAMLAR</w:t>
      </w:r>
    </w:p>
    <w:p w:rsidR="00902820" w:rsidRDefault="00902820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1-7 arası rakamlar</w:t>
      </w:r>
    </w:p>
    <w:p w:rsidR="00902820" w:rsidRDefault="00902820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902820" w:rsidRDefault="00902820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AİLE KATILIMI</w:t>
      </w:r>
    </w:p>
    <w:p w:rsidR="00902820" w:rsidRPr="00E470A5" w:rsidRDefault="00902820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UYARLAMA</w:t>
      </w:r>
    </w:p>
    <w:p w:rsidR="00902820" w:rsidRDefault="00902820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1794A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</w:p>
    <w:p w:rsidR="00902820" w:rsidRDefault="00902820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02820" w:rsidRPr="00E470A5" w:rsidRDefault="00902820" w:rsidP="00E470A5"/>
    <w:p w:rsidR="00902820" w:rsidRPr="00E470A5" w:rsidRDefault="00902820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DEĞERLENDİRME</w:t>
      </w:r>
    </w:p>
    <w:p w:rsidR="00902820" w:rsidRPr="00E470A5" w:rsidRDefault="00902820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Oyunda zorlandınız mı?</w:t>
      </w:r>
    </w:p>
    <w:p w:rsidR="00902820" w:rsidRPr="00E470A5" w:rsidRDefault="00902820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Sınıfımız da  neler saklanmış?</w:t>
      </w:r>
    </w:p>
    <w:p w:rsidR="00902820" w:rsidRPr="00E470A5" w:rsidRDefault="00902820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Parmak oyununda kaç kız vardı?</w:t>
      </w:r>
    </w:p>
    <w:p w:rsidR="00902820" w:rsidRDefault="00902820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4.sayı/15.16.17</w:t>
      </w:r>
      <w:r w:rsidRPr="00E470A5">
        <w:rPr>
          <w:rFonts w:ascii="Comic Sans MS" w:hAnsi="Comic Sans MS"/>
          <w:sz w:val="20"/>
          <w:szCs w:val="20"/>
        </w:rPr>
        <w:t>. sayfalar yapılır</w:t>
      </w:r>
    </w:p>
    <w:p w:rsidR="00902820" w:rsidRPr="00E470A5" w:rsidRDefault="00902820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4.15pt;margin-top:21.25pt;width:23.25pt;height:1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">
            <v:textbox>
              <w:txbxContent>
                <w:p w:rsidR="00902820" w:rsidRPr="009322A4" w:rsidRDefault="00902820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sectPr w:rsidR="00902820" w:rsidRPr="00E470A5" w:rsidSect="00497BC7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820" w:rsidRDefault="00902820" w:rsidP="00806A98">
      <w:pPr>
        <w:spacing w:after="0" w:line="240" w:lineRule="auto"/>
      </w:pPr>
      <w:r>
        <w:separator/>
      </w:r>
    </w:p>
  </w:endnote>
  <w:endnote w:type="continuationSeparator" w:id="0">
    <w:p w:rsidR="00902820" w:rsidRDefault="0090282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820" w:rsidRDefault="00902820" w:rsidP="00806A98">
      <w:pPr>
        <w:spacing w:after="0" w:line="240" w:lineRule="auto"/>
      </w:pPr>
      <w:r>
        <w:separator/>
      </w:r>
    </w:p>
  </w:footnote>
  <w:footnote w:type="continuationSeparator" w:id="0">
    <w:p w:rsidR="00902820" w:rsidRDefault="0090282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6048"/>
    <w:rsid w:val="000306BF"/>
    <w:rsid w:val="000614C2"/>
    <w:rsid w:val="000867DE"/>
    <w:rsid w:val="000C2904"/>
    <w:rsid w:val="000F3B1A"/>
    <w:rsid w:val="00113F35"/>
    <w:rsid w:val="0015787C"/>
    <w:rsid w:val="00165788"/>
    <w:rsid w:val="0018560E"/>
    <w:rsid w:val="00190923"/>
    <w:rsid w:val="001A45E0"/>
    <w:rsid w:val="001D0122"/>
    <w:rsid w:val="001F341C"/>
    <w:rsid w:val="001F4B0C"/>
    <w:rsid w:val="002134AD"/>
    <w:rsid w:val="00216154"/>
    <w:rsid w:val="002201E3"/>
    <w:rsid w:val="00253A6E"/>
    <w:rsid w:val="002A1BCC"/>
    <w:rsid w:val="002B5687"/>
    <w:rsid w:val="002C40DB"/>
    <w:rsid w:val="0030759F"/>
    <w:rsid w:val="003A2AC5"/>
    <w:rsid w:val="003C0F4A"/>
    <w:rsid w:val="003C2D3A"/>
    <w:rsid w:val="003C42E1"/>
    <w:rsid w:val="003E254C"/>
    <w:rsid w:val="00411C7A"/>
    <w:rsid w:val="00430623"/>
    <w:rsid w:val="00436F22"/>
    <w:rsid w:val="00445C4B"/>
    <w:rsid w:val="00446ED2"/>
    <w:rsid w:val="00455396"/>
    <w:rsid w:val="00497BC7"/>
    <w:rsid w:val="004B3B61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23130"/>
    <w:rsid w:val="0064489B"/>
    <w:rsid w:val="0064774E"/>
    <w:rsid w:val="006836CC"/>
    <w:rsid w:val="006D28C4"/>
    <w:rsid w:val="006D6401"/>
    <w:rsid w:val="006F20D7"/>
    <w:rsid w:val="00764F63"/>
    <w:rsid w:val="007706DB"/>
    <w:rsid w:val="00801C8B"/>
    <w:rsid w:val="00806A98"/>
    <w:rsid w:val="008112E0"/>
    <w:rsid w:val="008432E8"/>
    <w:rsid w:val="0085733F"/>
    <w:rsid w:val="008637FB"/>
    <w:rsid w:val="00890E89"/>
    <w:rsid w:val="008978B2"/>
    <w:rsid w:val="008B7296"/>
    <w:rsid w:val="008E20FE"/>
    <w:rsid w:val="00902820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1794A"/>
    <w:rsid w:val="00A62724"/>
    <w:rsid w:val="00A77ACC"/>
    <w:rsid w:val="00A85CB0"/>
    <w:rsid w:val="00A93841"/>
    <w:rsid w:val="00AA5913"/>
    <w:rsid w:val="00AB0D23"/>
    <w:rsid w:val="00AD00DF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26B79"/>
    <w:rsid w:val="00C3789F"/>
    <w:rsid w:val="00C644FA"/>
    <w:rsid w:val="00C66B23"/>
    <w:rsid w:val="00C774C4"/>
    <w:rsid w:val="00C903B4"/>
    <w:rsid w:val="00CA20A7"/>
    <w:rsid w:val="00CE6E6F"/>
    <w:rsid w:val="00D94A26"/>
    <w:rsid w:val="00E1402F"/>
    <w:rsid w:val="00E356EA"/>
    <w:rsid w:val="00E4402B"/>
    <w:rsid w:val="00E470A5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7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7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551</Words>
  <Characters>3141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2015-08-15T11:55:00Z</dcterms:created>
  <dcterms:modified xsi:type="dcterms:W3CDTF">2016-08-29T21:05:00Z</dcterms:modified>
</cp:coreProperties>
</file>